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8B" w:rsidRPr="00515099" w:rsidRDefault="003B178B" w:rsidP="003B178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Thomas JOHNSON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(fl.1451)</w:t>
      </w:r>
    </w:p>
    <w:p w:rsidR="003B178B" w:rsidRPr="00515099" w:rsidRDefault="003B178B" w:rsidP="003B178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Milliner.</w:t>
      </w:r>
      <w:proofErr w:type="gramEnd"/>
    </w:p>
    <w:p w:rsidR="003B178B" w:rsidRPr="00515099" w:rsidRDefault="003B178B" w:rsidP="003B178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3B178B" w:rsidRPr="00515099" w:rsidRDefault="003B178B" w:rsidP="003B178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3B178B" w:rsidRPr="00515099" w:rsidRDefault="003B178B" w:rsidP="003B178B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Freeman.  (R.F.Y. p.171)</w:t>
      </w:r>
    </w:p>
    <w:p w:rsidR="003B178B" w:rsidRPr="00515099" w:rsidRDefault="003B178B" w:rsidP="003B178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3B178B" w:rsidRPr="00515099" w:rsidRDefault="003B178B" w:rsidP="003B178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3B178B" w:rsidRPr="00515099" w:rsidRDefault="003B178B" w:rsidP="003B178B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78B" w:rsidRDefault="003B178B" w:rsidP="00920DE3">
      <w:pPr>
        <w:spacing w:after="0" w:line="240" w:lineRule="auto"/>
      </w:pPr>
      <w:r>
        <w:separator/>
      </w:r>
    </w:p>
  </w:endnote>
  <w:endnote w:type="continuationSeparator" w:id="0">
    <w:p w:rsidR="003B178B" w:rsidRDefault="003B17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78B" w:rsidRDefault="003B178B" w:rsidP="00920DE3">
      <w:pPr>
        <w:spacing w:after="0" w:line="240" w:lineRule="auto"/>
      </w:pPr>
      <w:r>
        <w:separator/>
      </w:r>
    </w:p>
  </w:footnote>
  <w:footnote w:type="continuationSeparator" w:id="0">
    <w:p w:rsidR="003B178B" w:rsidRDefault="003B17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78B"/>
    <w:rsid w:val="00120749"/>
    <w:rsid w:val="003B178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B17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B17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2014-03-03T22:22:00Z</dcterms:created>
  <dcterms:modified xsi:type="dcterms:W3CDTF">2014-03-03T22:23:00Z</dcterms:modified>
</cp:coreProperties>
</file>